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A9C48C" w14:textId="77777777" w:rsidR="0059042F" w:rsidRDefault="0059042F" w:rsidP="005904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KECHYN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20E5EB54" w14:textId="02F3124C" w:rsidR="0059042F" w:rsidRDefault="0059042F" w:rsidP="005904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Rylestone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1401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 Craven.</w:t>
      </w:r>
    </w:p>
    <w:p w14:paraId="2F81BF65" w14:textId="77777777" w:rsidR="0059042F" w:rsidRDefault="0059042F" w:rsidP="005904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986347" w14:textId="77777777" w:rsidR="0059042F" w:rsidRDefault="0059042F" w:rsidP="005904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256F9D" w14:textId="77777777" w:rsidR="0059042F" w:rsidRDefault="0059042F" w:rsidP="005904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the conventual church of the Franciscans in </w:t>
      </w:r>
      <w:proofErr w:type="gramStart"/>
      <w:r>
        <w:rPr>
          <w:rFonts w:ascii="Times New Roman" w:hAnsi="Times New Roman" w:cs="Times New Roman"/>
          <w:sz w:val="24"/>
          <w:szCs w:val="24"/>
        </w:rPr>
        <w:t>York</w:t>
      </w:r>
      <w:proofErr w:type="gramEnd"/>
    </w:p>
    <w:p w14:paraId="1B37A531" w14:textId="77777777" w:rsidR="0059042F" w:rsidRDefault="0059042F" w:rsidP="005904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William Egremont, Bishop of Dromore(q.v.).</w:t>
      </w:r>
    </w:p>
    <w:p w14:paraId="40C90365" w14:textId="77777777" w:rsidR="0059042F" w:rsidRDefault="0059042F" w:rsidP="005904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.94)</w:t>
      </w:r>
    </w:p>
    <w:p w14:paraId="7A94152D" w14:textId="77777777" w:rsidR="0059042F" w:rsidRDefault="0059042F" w:rsidP="005904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FD573C" w14:textId="77777777" w:rsidR="0059042F" w:rsidRDefault="0059042F" w:rsidP="005904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086441" w14:textId="77777777" w:rsidR="0059042F" w:rsidRPr="00C17D89" w:rsidRDefault="0059042F" w:rsidP="005904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March 2021 </w:t>
      </w:r>
    </w:p>
    <w:p w14:paraId="060BC6BC" w14:textId="2BFAC1B8" w:rsidR="00BA00AB" w:rsidRPr="0059042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9042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EB9E1C" w14:textId="77777777" w:rsidR="0059042F" w:rsidRDefault="0059042F" w:rsidP="009139A6">
      <w:r>
        <w:separator/>
      </w:r>
    </w:p>
  </w:endnote>
  <w:endnote w:type="continuationSeparator" w:id="0">
    <w:p w14:paraId="6ED1E6A1" w14:textId="77777777" w:rsidR="0059042F" w:rsidRDefault="0059042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367D3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BD7AE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64869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D3D0C6" w14:textId="77777777" w:rsidR="0059042F" w:rsidRDefault="0059042F" w:rsidP="009139A6">
      <w:r>
        <w:separator/>
      </w:r>
    </w:p>
  </w:footnote>
  <w:footnote w:type="continuationSeparator" w:id="0">
    <w:p w14:paraId="66C6D6F6" w14:textId="77777777" w:rsidR="0059042F" w:rsidRDefault="0059042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84762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18381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0038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42F"/>
    <w:rsid w:val="000666E0"/>
    <w:rsid w:val="00181401"/>
    <w:rsid w:val="002510B7"/>
    <w:rsid w:val="0059042F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317C1"/>
  <w15:chartTrackingRefBased/>
  <w15:docId w15:val="{C106819A-A7E3-46A9-B488-1513CC37F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2021-03-01T14:00:00Z</dcterms:created>
  <dcterms:modified xsi:type="dcterms:W3CDTF">2021-03-01T14:02:00Z</dcterms:modified>
</cp:coreProperties>
</file>